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E9DB2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fl.1445)</w:t>
      </w:r>
    </w:p>
    <w:p w14:paraId="5934617F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8D28F1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687D4B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Feb.1445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Barnham(q.v.) bequeathed him 20 sheep.</w:t>
      </w:r>
    </w:p>
    <w:p w14:paraId="0E9B74A0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ed. Peter </w:t>
      </w:r>
    </w:p>
    <w:p w14:paraId="7CD5D173" w14:textId="77777777" w:rsidR="00E55484" w:rsidRDefault="00E55484" w:rsidP="00E55484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2001p.102)</w:t>
      </w:r>
    </w:p>
    <w:p w14:paraId="31D112E1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CDFD02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700334" w14:textId="77777777" w:rsidR="00E55484" w:rsidRDefault="00E55484" w:rsidP="00E554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2020</w:t>
      </w:r>
    </w:p>
    <w:p w14:paraId="5D2387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A50E" w14:textId="77777777" w:rsidR="00E55484" w:rsidRDefault="00E55484" w:rsidP="009139A6">
      <w:r>
        <w:separator/>
      </w:r>
    </w:p>
  </w:endnote>
  <w:endnote w:type="continuationSeparator" w:id="0">
    <w:p w14:paraId="5DBD09EC" w14:textId="77777777" w:rsidR="00E55484" w:rsidRDefault="00E554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DF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E9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EA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29BE" w14:textId="77777777" w:rsidR="00E55484" w:rsidRDefault="00E55484" w:rsidP="009139A6">
      <w:r>
        <w:separator/>
      </w:r>
    </w:p>
  </w:footnote>
  <w:footnote w:type="continuationSeparator" w:id="0">
    <w:p w14:paraId="5873A47D" w14:textId="77777777" w:rsidR="00E55484" w:rsidRDefault="00E554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B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C3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372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8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548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B347A"/>
  <w15:chartTrackingRefBased/>
  <w15:docId w15:val="{451498F9-F89B-4D2B-9E27-C340B32F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2022-01-21T20:10:00Z</dcterms:created>
  <dcterms:modified xsi:type="dcterms:W3CDTF">2022-01-21T20:11:00Z</dcterms:modified>
</cp:coreProperties>
</file>